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7AF40948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nabídky k veřejné zakázce s názvem </w:t>
      </w:r>
      <w:r w:rsidRPr="006A2545">
        <w:rPr>
          <w:b/>
          <w:color w:val="FF5200" w:themeColor="accent2"/>
          <w:sz w:val="36"/>
          <w:szCs w:val="36"/>
        </w:rPr>
        <w:t>„</w:t>
      </w:r>
      <w:r w:rsidR="006A2545" w:rsidRPr="006A2545">
        <w:rPr>
          <w:b/>
          <w:color w:val="FF5200" w:themeColor="accent2"/>
          <w:sz w:val="36"/>
          <w:szCs w:val="36"/>
        </w:rPr>
        <w:t>Zvýšení bezpečnosti na přejezdu P1032 v km 61,796 na trati Strakonice – Volary</w:t>
      </w:r>
      <w:r w:rsidRPr="006A2545">
        <w:rPr>
          <w:b/>
          <w:color w:val="FF5200" w:themeColor="accent2"/>
          <w:sz w:val="36"/>
          <w:szCs w:val="36"/>
        </w:rPr>
        <w:t>“</w:t>
      </w:r>
      <w:r w:rsidRPr="00B87D91">
        <w:rPr>
          <w:b/>
          <w:color w:val="FF5200" w:themeColor="accent2"/>
          <w:sz w:val="36"/>
          <w:szCs w:val="36"/>
        </w:rPr>
        <w:t xml:space="preserve"> vedené </w:t>
      </w:r>
      <w:r w:rsidRPr="00AB12D4">
        <w:rPr>
          <w:b/>
          <w:color w:val="FF5200" w:themeColor="accent2"/>
          <w:sz w:val="36"/>
          <w:szCs w:val="36"/>
        </w:rPr>
        <w:t xml:space="preserve">pod </w:t>
      </w:r>
      <w:r w:rsidRPr="00AB12D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AB12D4" w:rsidRPr="00AB12D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122370/2026-SŽ-GŘ-O15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53F678A3" w14:textId="5B31A161" w:rsidR="00880525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1891992" w:history="1">
            <w:r w:rsidR="00880525" w:rsidRPr="00422975">
              <w:rPr>
                <w:rStyle w:val="Hypertextovodkaz"/>
              </w:rPr>
              <w:t>Kapitola č. 1 Všeobecné informace o dodavateli</w:t>
            </w:r>
            <w:r w:rsidR="00880525">
              <w:rPr>
                <w:noProof/>
                <w:webHidden/>
              </w:rPr>
              <w:tab/>
            </w:r>
            <w:r w:rsidR="00880525">
              <w:rPr>
                <w:noProof/>
                <w:webHidden/>
              </w:rPr>
              <w:fldChar w:fldCharType="begin"/>
            </w:r>
            <w:r w:rsidR="00880525">
              <w:rPr>
                <w:noProof/>
                <w:webHidden/>
              </w:rPr>
              <w:instrText xml:space="preserve"> PAGEREF _Toc231891992 \h </w:instrText>
            </w:r>
            <w:r w:rsidR="00880525">
              <w:rPr>
                <w:noProof/>
                <w:webHidden/>
              </w:rPr>
            </w:r>
            <w:r w:rsidR="00880525">
              <w:rPr>
                <w:noProof/>
                <w:webHidden/>
              </w:rPr>
              <w:fldChar w:fldCharType="separate"/>
            </w:r>
            <w:r w:rsidR="00880525">
              <w:rPr>
                <w:noProof/>
                <w:webHidden/>
              </w:rPr>
              <w:t>2</w:t>
            </w:r>
            <w:r w:rsidR="00880525">
              <w:rPr>
                <w:noProof/>
                <w:webHidden/>
              </w:rPr>
              <w:fldChar w:fldCharType="end"/>
            </w:r>
          </w:hyperlink>
        </w:p>
        <w:p w14:paraId="317EE606" w14:textId="6485CE89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3" w:history="1">
            <w:r w:rsidRPr="00422975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4B41BA" w14:textId="553091ED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4" w:history="1">
            <w:r w:rsidRPr="00422975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257CB3" w14:textId="18015C61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5" w:history="1">
            <w:r w:rsidRPr="00422975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2DA9E2" w14:textId="2A06401F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6" w:history="1">
            <w:r w:rsidRPr="00422975">
              <w:rPr>
                <w:rStyle w:val="Hypertextovodkaz"/>
              </w:rPr>
              <w:t>kapitola č. 5 Čestné prohlášení ke splnění ekonomické kvalifikace</w:t>
            </w:r>
            <w:r w:rsidR="006A2545">
              <w:rPr>
                <w:rStyle w:val="Hypertextovodkaz"/>
              </w:rPr>
              <w:t xml:space="preserve">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DB0830" w14:textId="208A9ACA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7" w:history="1">
            <w:r w:rsidRPr="00422975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D5DF0C" w14:textId="25ED143F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8" w:history="1">
            <w:r w:rsidRPr="00422975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DA9F62" w14:textId="7677D710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9" w:history="1">
            <w:r w:rsidRPr="00422975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214C25" w14:textId="20DE39B8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2000" w:history="1">
            <w:r w:rsidRPr="00422975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_Toc231892000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2DD3D" w14:textId="597D4126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2001" w:history="1">
            <w:r w:rsidRPr="00422975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_Toc231892001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9E5709" w14:textId="7A9B0A10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2002" w:history="1">
            <w:r w:rsidRPr="00422975">
              <w:rPr>
                <w:rStyle w:val="Hypertextovodkaz"/>
              </w:rPr>
              <w:t>Kapitola č. 11 Přehled technických zařízení</w:t>
            </w:r>
            <w:r w:rsidR="006A2545">
              <w:rPr>
                <w:rStyle w:val="Hypertextovodkaz"/>
              </w:rPr>
              <w:t xml:space="preserve">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_Toc231892002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7DC0FF" w14:textId="70CBA941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2003" w:history="1">
            <w:r w:rsidRPr="00422975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_Toc231892003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2904407F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1891992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62308B7C" w14:textId="77777777" w:rsidR="004B5691" w:rsidRDefault="004B5691" w:rsidP="004B569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Kontaktní osoba:</w:t>
      </w:r>
      <w:r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21507866"/>
          <w:placeholder>
            <w:docPart w:val="0BDFECB9CF6045B8B150D8C82D79E4AF"/>
          </w:placeholder>
          <w:showingPlcHdr/>
        </w:sdtPr>
        <w:sdtEndPr>
          <w:rPr>
            <w:b/>
          </w:rPr>
        </w:sdtEndPr>
        <w:sdtContent>
          <w:r w:rsidRPr="00A4608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7B63FB4B" w14:textId="77777777" w:rsidR="004B5691" w:rsidRDefault="004B5691" w:rsidP="004B569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E-mail:</w:t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668559897"/>
          <w:placeholder>
            <w:docPart w:val="DB7F017C231E4306B11E1A660380D31E"/>
          </w:placeholder>
          <w:showingPlcHdr/>
        </w:sdtPr>
        <w:sdtEndPr>
          <w:rPr>
            <w:b/>
          </w:rPr>
        </w:sdtEndPr>
        <w:sdtContent>
          <w:r w:rsidRPr="00A4608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45AC77FD" w14:textId="77777777" w:rsidR="004B5691" w:rsidRDefault="004B5691" w:rsidP="004B5691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0483F59D" w14:textId="77777777" w:rsidR="004B5691" w:rsidRPr="002D1AB9" w:rsidRDefault="004B5691" w:rsidP="004B5691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BA0E0AF137E044D6A7F9CB1324BA5EE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E7C7692B8D034DB5985FC34CE5E4C678"/>
              </w:placeholder>
              <w:showingPlcHdr/>
            </w:sdtPr>
            <w:sdtEndPr>
              <w:rPr>
                <w:b/>
              </w:rPr>
            </w:sdtEndPr>
            <w:sdtContent>
              <w:r w:rsidRPr="00A46083">
                <w:rPr>
                  <w:rStyle w:val="Zstupntext"/>
                  <w:rFonts w:ascii="Verdana" w:hAnsi="Verdana"/>
                  <w:sz w:val="18"/>
                  <w:szCs w:val="18"/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4B02A19D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EBE43A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74A6FB33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ACECF38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lastRenderedPageBreak/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1891993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1891994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5002E57E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1A2B044B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1891995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7F506BD6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44DD389F" w:rsidR="00D6532E" w:rsidRPr="006564BB" w:rsidRDefault="00D6532E" w:rsidP="00EF4E96">
      <w:pPr>
        <w:pStyle w:val="Nadpisbezsl1-1"/>
        <w:jc w:val="both"/>
      </w:pPr>
      <w:bookmarkStart w:id="8" w:name="_Toc231891996"/>
      <w:r>
        <w:lastRenderedPageBreak/>
        <w:t xml:space="preserve">kapitola č. </w:t>
      </w:r>
      <w:r w:rsidR="00D84A9C">
        <w:t xml:space="preserve">5 </w:t>
      </w:r>
      <w:bookmarkEnd w:id="8"/>
      <w:r w:rsidR="006A2545">
        <w:t>- NEOBSAZENO</w:t>
      </w: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451086DA" w:rsidR="0035531B" w:rsidRDefault="00BE7668" w:rsidP="00EF4E96">
      <w:pPr>
        <w:pStyle w:val="Nadpisbezsl1-1"/>
        <w:jc w:val="both"/>
      </w:pPr>
      <w:bookmarkStart w:id="9" w:name="_Toc231891997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77777777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 xml:space="preserve">požadovaných v čl. 8.4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posledních </w:t>
            </w:r>
            <w:r w:rsidR="00DD63D8" w:rsidRPr="00E22C30">
              <w:rPr>
                <w:b/>
                <w:highlight w:val="green"/>
              </w:rPr>
              <w:t>5</w:t>
            </w:r>
            <w:r w:rsidR="00DD63D8" w:rsidRPr="00AD792A">
              <w:rPr>
                <w:b/>
              </w:rPr>
              <w:t xml:space="preserve"> let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1CAF449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62D16CC5" w:rsidR="0035531B" w:rsidRDefault="00BE7668" w:rsidP="00EF4E96">
      <w:pPr>
        <w:pStyle w:val="Nadpisbezsl1-1"/>
        <w:jc w:val="both"/>
      </w:pPr>
      <w:bookmarkStart w:id="10" w:name="_Toc231891998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8647" w:type="dxa"/>
        <w:tblLayout w:type="fixed"/>
        <w:tblLook w:val="04E0" w:firstRow="1" w:lastRow="1" w:firstColumn="1" w:lastColumn="0" w:noHBand="0" w:noVBand="1"/>
      </w:tblPr>
      <w:tblGrid>
        <w:gridCol w:w="3402"/>
        <w:gridCol w:w="5245"/>
      </w:tblGrid>
      <w:tr w:rsidR="008B4003" w:rsidRPr="00EE3C5F" w14:paraId="3BC61869" w14:textId="77777777" w:rsidTr="006A25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5245" w:type="dxa"/>
          </w:tcPr>
          <w:p w14:paraId="7A4B74A0" w14:textId="0AA24F03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6A25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6A25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6A25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6A25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6A25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6A254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245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018CBEA3" w:rsidR="00402144" w:rsidRDefault="00BE7668" w:rsidP="00E8576A">
      <w:pPr>
        <w:pStyle w:val="Nadpisbezsl1-1"/>
        <w:jc w:val="both"/>
      </w:pPr>
      <w:bookmarkStart w:id="11" w:name="_Toc231891999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ED1816" w:rsidRPr="00ED1816">
        <w:t>Vzor profesního životopisu</w:t>
      </w:r>
      <w:bookmarkEnd w:id="11"/>
      <w:r w:rsidR="00402144">
        <w:t xml:space="preserve"> </w:t>
      </w:r>
    </w:p>
    <w:p w14:paraId="63EE48A0" w14:textId="77777777" w:rsidR="006426AA" w:rsidRDefault="006426AA" w:rsidP="006426AA">
      <w:pPr>
        <w:pStyle w:val="Textbezslovn"/>
      </w:pPr>
      <w:r>
        <w:t>V případě více členů odborného personálu vložte (zkopírujte tuto šablonu) profesní životopis dle počtu členů odborného personálu, nebo s ohledem na pravidla umožňující jednou osobou zastávat více pozic dle Výzvy k podání nabídky.</w:t>
      </w:r>
    </w:p>
    <w:p w14:paraId="47652061" w14:textId="77777777" w:rsidR="006426AA" w:rsidRDefault="006426AA" w:rsidP="006426AA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Dodavatele: [</w:t>
      </w:r>
      <w:r w:rsidRPr="00E24F78">
        <w:rPr>
          <w:b/>
          <w:highlight w:val="yellow"/>
        </w:rPr>
        <w:t>DOPLNÍ DODAVATEL</w:t>
      </w:r>
      <w:r>
        <w:t>]</w:t>
      </w:r>
    </w:p>
    <w:p w14:paraId="0D98058E" w14:textId="77777777" w:rsidR="006426AA" w:rsidRDefault="006426AA" w:rsidP="006426AA">
      <w:pPr>
        <w:pStyle w:val="Textbezslovn"/>
      </w:pPr>
    </w:p>
    <w:p w14:paraId="1C19C3AC" w14:textId="77777777" w:rsidR="006426AA" w:rsidRDefault="006426AA" w:rsidP="006426AA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37461F9" w14:textId="77777777" w:rsidR="006426AA" w:rsidRDefault="006426AA" w:rsidP="006426AA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42DF41AF" w14:textId="77777777" w:rsidR="006426AA" w:rsidRDefault="006426AA" w:rsidP="006426AA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9E7A135" w14:textId="77777777" w:rsidR="006426AA" w:rsidRDefault="006426AA" w:rsidP="006426AA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16201E70" w14:textId="77777777" w:rsidR="006426AA" w:rsidRPr="00833899" w:rsidRDefault="006426AA" w:rsidP="006426AA">
      <w:pPr>
        <w:pStyle w:val="Odstavec1-1a"/>
      </w:pPr>
      <w:r w:rsidRPr="00833899">
        <w:t>Současná funkce/pracovní pozice včetně zaměstnavatele a vztahu k 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693C5A4B" w14:textId="77777777" w:rsidR="006426AA" w:rsidRDefault="006426AA" w:rsidP="006426AA">
      <w:pPr>
        <w:pStyle w:val="Doplujcdaje"/>
        <w:ind w:left="1077"/>
        <w:jc w:val="both"/>
      </w:pPr>
      <w:r w:rsidRPr="00BE49F4">
        <w:rPr>
          <w:b/>
        </w:rPr>
        <w:t>Pozn.</w:t>
      </w:r>
      <w:r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 z následujících alternativ: pracovní poměr na plný úvazek, pracovní poměr na částečný úvazek, dohoda o pracovní činnosti, dohoda o provedení práce, člen statutárního orgánu, OSVČ, příp. další možnost. Pro vyloučení pochybností zadavatel uvádí, že pokud je dokládaná osoba OSVČ a zároveň není současně Dodavatelem nebo není vůči Dodavateli v pracovním či obdobném poměru, bude považována za jinou osobu ve smyslu § 83 zákona č. 134/2016 Sb., o zadávání veřejných zakázek, ve znění pozdějších předpisů, se všemi důsledky z toho vyplývajícími, nikoliv za zaměstnance či za osobu v obdobném postavení.</w:t>
      </w:r>
    </w:p>
    <w:p w14:paraId="4B60E482" w14:textId="77777777" w:rsidR="006426AA" w:rsidRPr="00833899" w:rsidRDefault="006426AA" w:rsidP="006426AA">
      <w:pPr>
        <w:pStyle w:val="Textbezslovn"/>
      </w:pPr>
    </w:p>
    <w:p w14:paraId="5F2B3354" w14:textId="77777777" w:rsidR="006426AA" w:rsidRPr="00833899" w:rsidRDefault="006426AA" w:rsidP="006426AA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175D1122" w14:textId="77777777" w:rsidR="006426AA" w:rsidRPr="00833899" w:rsidRDefault="006426AA" w:rsidP="006426AA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Pr="00833899">
        <w:rPr>
          <w:rStyle w:val="Znakapoznpodarou"/>
        </w:rPr>
        <w:footnoteReference w:id="5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6426AA" w:rsidRPr="00833899" w14:paraId="23C143ED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6867033D" w14:textId="77777777" w:rsidR="006426AA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>
              <w:rPr>
                <w:sz w:val="16"/>
                <w:szCs w:val="16"/>
              </w:rPr>
              <w:t xml:space="preserve"> při vykonávání činnosti či </w:t>
            </w:r>
            <w:r w:rsidRPr="00762F71">
              <w:rPr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 </w:t>
            </w:r>
            <w:r w:rsidRPr="00762F71">
              <w:rPr>
                <w:sz w:val="16"/>
                <w:szCs w:val="16"/>
              </w:rPr>
              <w:t>oboru</w:t>
            </w:r>
            <w:r>
              <w:rPr>
                <w:sz w:val="16"/>
                <w:szCs w:val="16"/>
              </w:rPr>
              <w:t xml:space="preserve">, jež jsou požadovány </w:t>
            </w:r>
            <w:r w:rsidRPr="00762F71">
              <w:rPr>
                <w:sz w:val="16"/>
                <w:szCs w:val="16"/>
              </w:rPr>
              <w:t>pro</w:t>
            </w:r>
            <w:r>
              <w:rPr>
                <w:sz w:val="16"/>
                <w:szCs w:val="16"/>
              </w:rPr>
              <w:t xml:space="preserve"> </w:t>
            </w:r>
            <w:r w:rsidRPr="00762F71">
              <w:rPr>
                <w:sz w:val="16"/>
                <w:szCs w:val="16"/>
              </w:rPr>
              <w:t>splnění kvalifikace</w:t>
            </w:r>
          </w:p>
          <w:p w14:paraId="52F43CB6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7EC9EE20" w14:textId="77777777" w:rsidR="006426AA" w:rsidRPr="00833899" w:rsidRDefault="006426AA" w:rsidP="000B40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00BC5450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857B024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70D3522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10FE08A6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53FB374F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785BF05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46B08B66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C9E7602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6222349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45759DA5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DE0A6C3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7775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711F4F21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4C2D8A1F" w14:textId="77777777" w:rsidR="006426AA" w:rsidRPr="00833899" w:rsidRDefault="006426AA" w:rsidP="000B40D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A18B689" w14:textId="77777777" w:rsidR="006426AA" w:rsidRPr="00833899" w:rsidRDefault="006426AA" w:rsidP="000B40D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592B8904" w14:textId="77777777" w:rsidR="006426AA" w:rsidRPr="00833899" w:rsidRDefault="006426AA" w:rsidP="006426AA">
      <w:pPr>
        <w:pStyle w:val="Textbezslovn"/>
      </w:pPr>
    </w:p>
    <w:p w14:paraId="76344B2C" w14:textId="77777777" w:rsidR="006426AA" w:rsidRPr="00833899" w:rsidRDefault="006426AA" w:rsidP="006426AA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4F34C654" w14:textId="77777777" w:rsidR="006426AA" w:rsidRPr="00833899" w:rsidRDefault="006426AA" w:rsidP="006426AA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36A95B5C" w14:textId="77777777" w:rsidR="006426AA" w:rsidRDefault="006426AA" w:rsidP="006426AA">
      <w:pPr>
        <w:pStyle w:val="Odstavec1-1a"/>
      </w:pPr>
      <w:r w:rsidRPr="00452F69">
        <w:rPr>
          <w:b/>
        </w:rPr>
        <w:t>Zkušenosti</w:t>
      </w:r>
      <w:r>
        <w:t xml:space="preserve"> s řízením realizace stavby u těch členů odborného personálu, u kterých je taková zkušenost požadována (u ostatních osob se tabulka proškrtne nebo nevyplní)</w:t>
      </w:r>
      <w:r>
        <w:rPr>
          <w:rStyle w:val="Znakapoznpodarou"/>
        </w:rPr>
        <w:footnoteReference w:id="6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6426AA" w:rsidRPr="00833899" w14:paraId="3E47A344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1A229FE8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3D5D45B2" w14:textId="77777777" w:rsidR="006426AA" w:rsidRPr="00833899" w:rsidRDefault="006426AA" w:rsidP="000B40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6D1028F4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5D4F4D3B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652AEFE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69A87C17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FFFFAF3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Popis předmětu plnění </w:t>
            </w:r>
            <w:proofErr w:type="gramStart"/>
            <w:r w:rsidRPr="00833899">
              <w:rPr>
                <w:sz w:val="16"/>
                <w:szCs w:val="16"/>
              </w:rPr>
              <w:t>zakázky - v</w:t>
            </w:r>
            <w:proofErr w:type="gramEnd"/>
            <w:r w:rsidRPr="00833899">
              <w:rPr>
                <w:sz w:val="16"/>
                <w:szCs w:val="16"/>
              </w:rPr>
              <w:t>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3A4AFBBE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731F4D4D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FAD76E9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3CB7D2D0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75643AAC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E577B7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Doba trvání </w:t>
            </w:r>
            <w:proofErr w:type="gramStart"/>
            <w:r w:rsidRPr="00833899">
              <w:rPr>
                <w:sz w:val="16"/>
                <w:szCs w:val="16"/>
              </w:rPr>
              <w:t>zkušenosti - délka</w:t>
            </w:r>
            <w:proofErr w:type="gramEnd"/>
            <w:r w:rsidRPr="00833899">
              <w:rPr>
                <w:sz w:val="16"/>
                <w:szCs w:val="16"/>
              </w:rPr>
              <w:t xml:space="preserve">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82E5AF6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45E80397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212BD83D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Objednatel zakázky (obch. firma/název a sídlo a kontaktní osoba </w:t>
            </w:r>
            <w:proofErr w:type="gramStart"/>
            <w:r w:rsidRPr="00833899">
              <w:rPr>
                <w:sz w:val="16"/>
                <w:szCs w:val="16"/>
              </w:rPr>
              <w:t>objednatele - jméno</w:t>
            </w:r>
            <w:proofErr w:type="gramEnd"/>
            <w:r w:rsidRPr="00833899">
              <w:rPr>
                <w:sz w:val="16"/>
                <w:szCs w:val="16"/>
              </w:rPr>
              <w:t>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A136A76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11F01607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0DE7FB6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2D64A60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2E1D75A8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4289B327" w14:textId="77777777" w:rsidR="006426AA" w:rsidRPr="00833899" w:rsidRDefault="006426AA" w:rsidP="000B40D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</w:t>
            </w:r>
            <w:proofErr w:type="gramStart"/>
            <w:r w:rsidRPr="00833899">
              <w:rPr>
                <w:b w:val="0"/>
                <w:sz w:val="16"/>
                <w:szCs w:val="16"/>
              </w:rPr>
              <w:t xml:space="preserve">činností </w:t>
            </w:r>
            <w:r w:rsidRPr="00170521">
              <w:rPr>
                <w:b w:val="0"/>
                <w:sz w:val="16"/>
                <w:szCs w:val="16"/>
              </w:rPr>
              <w:t>- v</w:t>
            </w:r>
            <w:proofErr w:type="gramEnd"/>
            <w:r w:rsidRPr="00170521">
              <w:rPr>
                <w:b w:val="0"/>
                <w:sz w:val="16"/>
                <w:szCs w:val="16"/>
              </w:rPr>
              <w:t xml:space="preserve">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37AACA3E" w14:textId="77777777" w:rsidR="006426AA" w:rsidRPr="00833899" w:rsidRDefault="006426AA" w:rsidP="000B40D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B376C4C" w14:textId="77777777" w:rsidR="006426AA" w:rsidRPr="00833899" w:rsidRDefault="006426AA" w:rsidP="006426AA">
      <w:pPr>
        <w:pStyle w:val="Textbezslovn"/>
      </w:pPr>
    </w:p>
    <w:p w14:paraId="58427746" w14:textId="77777777" w:rsidR="006426AA" w:rsidRPr="001950C2" w:rsidRDefault="006426AA" w:rsidP="006426AA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 k výkonu vybraných činností ve výstavbě </w:t>
      </w:r>
      <w:r w:rsidRPr="00160425">
        <w:rPr>
          <w:highlight w:val="green"/>
        </w:rPr>
        <w:t>/ autorizace pro ověřování výsledků zeměměřických činností</w:t>
      </w:r>
      <w:r>
        <w:t xml:space="preserve"> či jiná odborná způsobilost: </w:t>
      </w:r>
      <w:r w:rsidRPr="001950C2">
        <w:rPr>
          <w:highlight w:val="yellow"/>
        </w:rPr>
        <w:t>[informace DOPLNÍ DODAVATEL u těch osob, u kterých je odborná způsobilost požadována]</w:t>
      </w:r>
    </w:p>
    <w:p w14:paraId="08E6A634" w14:textId="77777777" w:rsidR="006426AA" w:rsidRDefault="006426AA" w:rsidP="006426AA">
      <w:pPr>
        <w:pStyle w:val="Textbezslovn"/>
        <w:ind w:left="1077"/>
      </w:pPr>
      <w:r>
        <w:t>(vlastní doklady budou tvořit přílohu tohoto krycího listu, tj. přílohy č. 1 Výzvy k podání nabídky)</w:t>
      </w:r>
    </w:p>
    <w:p w14:paraId="1B355558" w14:textId="47B26AF1" w:rsidR="006426AA" w:rsidRDefault="006426AA" w:rsidP="0096285F">
      <w:pPr>
        <w:pStyle w:val="Odstavec1-1a"/>
      </w:pPr>
      <w:r>
        <w:t>Jiné informace (dle uvážení Dodavatele): [</w:t>
      </w:r>
      <w:r w:rsidRPr="006426AA">
        <w:rPr>
          <w:highlight w:val="yellow"/>
        </w:rPr>
        <w:t>DOPLNÍ DODAVATEL</w:t>
      </w:r>
      <w:r>
        <w:t>]</w:t>
      </w:r>
    </w:p>
    <w:p w14:paraId="2B0A5D84" w14:textId="74B49A87" w:rsidR="0035531B" w:rsidRPr="00402144" w:rsidRDefault="006426AA" w:rsidP="006A2545">
      <w:r>
        <w:br w:type="page"/>
      </w:r>
    </w:p>
    <w:p w14:paraId="697DCB81" w14:textId="1E939743" w:rsidR="0035531B" w:rsidRDefault="00BE7668" w:rsidP="00E8576A">
      <w:pPr>
        <w:pStyle w:val="Nadpisbezsl1-1"/>
        <w:jc w:val="both"/>
      </w:pPr>
      <w:bookmarkStart w:id="12" w:name="_Toc231892000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1F1EADF3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E2C7B23" w:rsidR="00066766" w:rsidRDefault="00066766" w:rsidP="00E8576A">
      <w:pPr>
        <w:pStyle w:val="Nadpisbezsl1-1"/>
        <w:jc w:val="both"/>
      </w:pPr>
      <w:bookmarkStart w:id="13" w:name="_Toc231892001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61A2BBF8" w:rsidR="00066766" w:rsidRDefault="00EB5220" w:rsidP="00EB5220">
      <w:pPr>
        <w:pStyle w:val="Nadpisbezsl1-1"/>
      </w:pPr>
      <w:bookmarkStart w:id="14" w:name="_Toc231892002"/>
      <w:r>
        <w:lastRenderedPageBreak/>
        <w:t xml:space="preserve">Kapitola č. </w:t>
      </w:r>
      <w:r w:rsidR="00D84A9C">
        <w:t xml:space="preserve">11 </w:t>
      </w:r>
      <w:bookmarkEnd w:id="14"/>
      <w:r w:rsidR="006A2545">
        <w:t>NEOBSAZENO</w:t>
      </w:r>
    </w:p>
    <w:p w14:paraId="094B2DB3" w14:textId="7781F304" w:rsidR="006426AA" w:rsidRDefault="006426AA" w:rsidP="006A2545">
      <w:pPr>
        <w:pStyle w:val="Textbezslovn"/>
        <w:tabs>
          <w:tab w:val="left" w:pos="851"/>
        </w:tabs>
      </w:pPr>
    </w:p>
    <w:p w14:paraId="38C0616B" w14:textId="32FF4557" w:rsidR="00402144" w:rsidRPr="00402144" w:rsidRDefault="00402144" w:rsidP="006A2545">
      <w:r>
        <w:br w:type="page"/>
      </w:r>
    </w:p>
    <w:p w14:paraId="150BEA1C" w14:textId="50EFB42F" w:rsidR="00D339E2" w:rsidRDefault="00B84CB4" w:rsidP="00D339E2">
      <w:pPr>
        <w:pStyle w:val="Nadpisbezsl1-1"/>
      </w:pPr>
      <w:bookmarkStart w:id="15" w:name="_Toc231892003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7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491BFE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491BFE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38F6D" w14:textId="77777777" w:rsidR="00491BFE" w:rsidRDefault="00491BFE" w:rsidP="00962258">
      <w:pPr>
        <w:spacing w:after="0" w:line="240" w:lineRule="auto"/>
      </w:pPr>
      <w:r>
        <w:separator/>
      </w:r>
    </w:p>
  </w:endnote>
  <w:endnote w:type="continuationSeparator" w:id="0">
    <w:p w14:paraId="09564109" w14:textId="77777777" w:rsidR="00491BFE" w:rsidRDefault="00491BF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08BF53CC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16E05F78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1AB5B" w14:textId="77777777" w:rsidR="00491BFE" w:rsidRDefault="00491BFE" w:rsidP="00962258">
      <w:pPr>
        <w:spacing w:after="0" w:line="240" w:lineRule="auto"/>
      </w:pPr>
      <w:r>
        <w:separator/>
      </w:r>
    </w:p>
  </w:footnote>
  <w:footnote w:type="continuationSeparator" w:id="0">
    <w:p w14:paraId="74E13192" w14:textId="77777777" w:rsidR="00491BFE" w:rsidRDefault="00491BFE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722D33" w14:textId="77777777" w:rsidR="004B5691" w:rsidRPr="00263E49" w:rsidRDefault="004B5691" w:rsidP="004B5691">
      <w:pPr>
        <w:pStyle w:val="Textpoznpodarou"/>
        <w:rPr>
          <w:sz w:val="16"/>
          <w:szCs w:val="22"/>
        </w:rPr>
      </w:pPr>
      <w:r w:rsidRPr="00263E49">
        <w:rPr>
          <w:rStyle w:val="Znakapoznpodarou"/>
          <w:sz w:val="16"/>
          <w:szCs w:val="22"/>
        </w:rPr>
        <w:footnoteRef/>
      </w:r>
      <w:r w:rsidRPr="00263E49"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5D1E54E2" w14:textId="77777777" w:rsidR="006426AA" w:rsidRPr="00EF4E96" w:rsidRDefault="006426AA" w:rsidP="006426AA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6">
    <w:p w14:paraId="6FAB442E" w14:textId="77777777" w:rsidR="006426AA" w:rsidRPr="00EF4E96" w:rsidRDefault="006426AA" w:rsidP="006426AA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7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1962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1D11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2EC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D7C6C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144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91BFE"/>
    <w:rsid w:val="004B14B1"/>
    <w:rsid w:val="004B2044"/>
    <w:rsid w:val="004B34E9"/>
    <w:rsid w:val="004B4008"/>
    <w:rsid w:val="004B5691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36E4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5EC0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26AA"/>
    <w:rsid w:val="0064673D"/>
    <w:rsid w:val="006541C7"/>
    <w:rsid w:val="00655976"/>
    <w:rsid w:val="0065610E"/>
    <w:rsid w:val="00660AD3"/>
    <w:rsid w:val="00660BEB"/>
    <w:rsid w:val="00661A48"/>
    <w:rsid w:val="0066235E"/>
    <w:rsid w:val="00665F2C"/>
    <w:rsid w:val="006668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2545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36B2F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0525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A76D9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083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12D4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DB1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6B7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0E0B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7AF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2C43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-3mezera">
    <w:name w:val="text - 3 mezera"/>
    <w:basedOn w:val="Normln"/>
    <w:rsid w:val="004B5691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0BDFECB9CF6045B8B150D8C82D79E4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EB9D32-F160-471F-9B5E-C9E9F1FF8961}"/>
      </w:docPartPr>
      <w:docPartBody>
        <w:p w:rsidR="008500E1" w:rsidRDefault="00ED3F9D" w:rsidP="00ED3F9D">
          <w:pPr>
            <w:pStyle w:val="0BDFECB9CF6045B8B150D8C82D79E4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F017C231E4306B11E1A660380D3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54BD35-7353-4CB7-B6F3-AEE09C23A9F0}"/>
      </w:docPartPr>
      <w:docPartBody>
        <w:p w:rsidR="008500E1" w:rsidRDefault="00ED3F9D" w:rsidP="00ED3F9D">
          <w:pPr>
            <w:pStyle w:val="DB7F017C231E4306B11E1A660380D3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0E0AF137E044D6A7F9CB1324BA5E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BDB96A-E85A-423A-9517-8EE5F850F1CF}"/>
      </w:docPartPr>
      <w:docPartBody>
        <w:p w:rsidR="008500E1" w:rsidRDefault="00ED3F9D" w:rsidP="00ED3F9D">
          <w:pPr>
            <w:pStyle w:val="BA0E0AF137E044D6A7F9CB1324BA5EE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7C7692B8D034DB5985FC34CE5E4C6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5BADBD-AD6C-464C-B452-8C4A4E50AAA8}"/>
      </w:docPartPr>
      <w:docPartBody>
        <w:p w:rsidR="008500E1" w:rsidRDefault="00ED3F9D" w:rsidP="00ED3F9D">
          <w:pPr>
            <w:pStyle w:val="E7C7692B8D034DB5985FC34CE5E4C67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1B1962"/>
    <w:rsid w:val="002309A8"/>
    <w:rsid w:val="002450A8"/>
    <w:rsid w:val="002479B1"/>
    <w:rsid w:val="00374734"/>
    <w:rsid w:val="00376800"/>
    <w:rsid w:val="0045525D"/>
    <w:rsid w:val="004B48D8"/>
    <w:rsid w:val="005005C7"/>
    <w:rsid w:val="00581789"/>
    <w:rsid w:val="00592296"/>
    <w:rsid w:val="00661A48"/>
    <w:rsid w:val="0066682C"/>
    <w:rsid w:val="006B7641"/>
    <w:rsid w:val="006C6A0E"/>
    <w:rsid w:val="007277E7"/>
    <w:rsid w:val="00746B38"/>
    <w:rsid w:val="007C641A"/>
    <w:rsid w:val="008211BB"/>
    <w:rsid w:val="00836B2F"/>
    <w:rsid w:val="008500E1"/>
    <w:rsid w:val="00925D65"/>
    <w:rsid w:val="00AC4100"/>
    <w:rsid w:val="00AD4615"/>
    <w:rsid w:val="00B50DB1"/>
    <w:rsid w:val="00BC73A3"/>
    <w:rsid w:val="00C74C99"/>
    <w:rsid w:val="00CD0DBE"/>
    <w:rsid w:val="00CF089C"/>
    <w:rsid w:val="00E10778"/>
    <w:rsid w:val="00E15071"/>
    <w:rsid w:val="00E16E5B"/>
    <w:rsid w:val="00E27588"/>
    <w:rsid w:val="00E6073F"/>
    <w:rsid w:val="00EB57AF"/>
    <w:rsid w:val="00ED3F9D"/>
    <w:rsid w:val="00EE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D4615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BDFECB9CF6045B8B150D8C82D79E4AF">
    <w:name w:val="0BDFECB9CF6045B8B150D8C82D79E4AF"/>
    <w:rsid w:val="00ED3F9D"/>
  </w:style>
  <w:style w:type="paragraph" w:customStyle="1" w:styleId="DB7F017C231E4306B11E1A660380D31E">
    <w:name w:val="DB7F017C231E4306B11E1A660380D31E"/>
    <w:rsid w:val="00ED3F9D"/>
  </w:style>
  <w:style w:type="paragraph" w:customStyle="1" w:styleId="BA0E0AF137E044D6A7F9CB1324BA5EE7">
    <w:name w:val="BA0E0AF137E044D6A7F9CB1324BA5EE7"/>
    <w:rsid w:val="00ED3F9D"/>
  </w:style>
  <w:style w:type="paragraph" w:customStyle="1" w:styleId="E7C7692B8D034DB5985FC34CE5E4C678">
    <w:name w:val="E7C7692B8D034DB5985FC34CE5E4C678"/>
    <w:rsid w:val="00ED3F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5</TotalTime>
  <Pages>16</Pages>
  <Words>3286</Words>
  <Characters>19388</Characters>
  <Application>Microsoft Office Word</Application>
  <DocSecurity>0</DocSecurity>
  <Lines>161</Lines>
  <Paragraphs>45</Paragraphs>
  <ScaleCrop>false</ScaleCrop>
  <Company>SŽDC s.o.</Company>
  <LinksUpToDate>false</LinksUpToDate>
  <CharactersWithSpaces>22629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Šnebergrová Tereza</cp:lastModifiedBy>
  <cp:revision>83</cp:revision>
  <cp:lastPrinted>2019-03-07T14:42:00Z</cp:lastPrinted>
  <dcterms:created xsi:type="dcterms:W3CDTF">2025-08-26T09:04:00Z</dcterms:created>
  <dcterms:modified xsi:type="dcterms:W3CDTF">2026-07-17T08:29:00Z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